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9B7" w:rsidRPr="004601FA" w:rsidRDefault="000409B7" w:rsidP="00814726">
      <w:pPr>
        <w:jc w:val="center"/>
        <w:rPr>
          <w:b/>
          <w:sz w:val="24"/>
          <w:szCs w:val="24"/>
        </w:rPr>
      </w:pPr>
      <w:r w:rsidRPr="004601FA">
        <w:rPr>
          <w:b/>
          <w:sz w:val="24"/>
          <w:szCs w:val="24"/>
        </w:rPr>
        <w:t>Fiche de pose d’un détecteur de Défaut Directionnel</w:t>
      </w:r>
    </w:p>
    <w:p w:rsidR="000409B7" w:rsidRPr="004601FA" w:rsidRDefault="000409B7" w:rsidP="00814726">
      <w:pPr>
        <w:jc w:val="center"/>
        <w:rPr>
          <w:b/>
          <w:sz w:val="24"/>
          <w:szCs w:val="24"/>
        </w:rPr>
      </w:pPr>
      <w:r w:rsidRPr="004601FA">
        <w:rPr>
          <w:b/>
          <w:sz w:val="24"/>
          <w:szCs w:val="24"/>
        </w:rPr>
        <w:t>(Etablir une fiche par détecteur ;</w:t>
      </w:r>
    </w:p>
    <w:p w:rsidR="000409B7" w:rsidRPr="004601FA" w:rsidRDefault="000409B7" w:rsidP="00814726">
      <w:pPr>
        <w:jc w:val="center"/>
        <w:rPr>
          <w:b/>
          <w:sz w:val="24"/>
          <w:szCs w:val="24"/>
        </w:rPr>
      </w:pPr>
      <w:r w:rsidRPr="004601FA">
        <w:rPr>
          <w:b/>
          <w:sz w:val="24"/>
          <w:szCs w:val="24"/>
        </w:rPr>
        <w:t>Si plusieurs détecteurs sur un même site établir autant de fiche que de détecteurs)</w:t>
      </w:r>
    </w:p>
    <w:p w:rsidR="000409B7" w:rsidRDefault="000409B7" w:rsidP="00814726">
      <w:pPr>
        <w:jc w:val="center"/>
      </w:pPr>
      <w:r>
        <w:rPr>
          <w:noProof/>
          <w:lang w:eastAsia="fr-FR"/>
        </w:rPr>
        <w:pict>
          <v:rect id="_x0000_s1026" style="position:absolute;left:0;text-align:left;margin-left:-1.85pt;margin-top:12.3pt;width:527.6pt;height:38.25pt;z-index:251657216" filled="f"/>
        </w:pict>
      </w:r>
    </w:p>
    <w:p w:rsidR="000409B7" w:rsidRPr="004601FA" w:rsidRDefault="000409B7" w:rsidP="00814726">
      <w:pPr>
        <w:jc w:val="center"/>
        <w:rPr>
          <w:sz w:val="20"/>
          <w:szCs w:val="20"/>
        </w:rPr>
      </w:pPr>
      <w:r w:rsidRPr="004601FA">
        <w:rPr>
          <w:sz w:val="20"/>
          <w:szCs w:val="20"/>
        </w:rPr>
        <w:t>Ce document est destiné à tracer le positionnement des DDD. Il doit impérativement être rempli et diffusé dans les conditions décrites au bas de cette fiche, afin d’assurer la bonne interprétation des informations issues d’un DDD par rapport a l’ouvrage électrique considéré.</w:t>
      </w:r>
    </w:p>
    <w:p w:rsidR="000409B7" w:rsidRDefault="000409B7" w:rsidP="00814726">
      <w:pPr>
        <w:jc w:val="center"/>
      </w:pPr>
    </w:p>
    <w:p w:rsidR="000409B7" w:rsidRDefault="000409B7" w:rsidP="00814726">
      <w:r w:rsidRPr="00814726">
        <w:t xml:space="preserve">Centre :   </w:t>
      </w:r>
      <w:fldSimple w:instr=" MERGEFIELD &quot;n_zone&quot; ">
        <w:r>
          <w:rPr>
            <w:noProof/>
          </w:rPr>
          <w:t>065n,</w:t>
        </w:r>
      </w:fldSimple>
      <w:r w:rsidRPr="00814726">
        <w:t xml:space="preserve">         </w:t>
      </w:r>
      <w:r>
        <w:t xml:space="preserve">               </w:t>
      </w:r>
      <w:r w:rsidRPr="00814726">
        <w:t xml:space="preserve"> Agence d’exploitation :</w:t>
      </w:r>
      <w:r>
        <w:t xml:space="preserve"> </w:t>
      </w:r>
      <w:bookmarkStart w:id="0" w:name="OLE_LINK1"/>
      <w:bookmarkStart w:id="1" w:name="OLE_LINK2"/>
      <w:r>
        <w:fldChar w:fldCharType="begin"/>
      </w:r>
      <w:r>
        <w:instrText xml:space="preserve"> MERGEFIELD "Agence" </w:instrText>
      </w:r>
      <w:r>
        <w:fldChar w:fldCharType="separate"/>
      </w:r>
      <w:r>
        <w:rPr>
          <w:noProof/>
        </w:rPr>
        <w:t>FRANCHE COMTE CENTRE</w:t>
      </w:r>
      <w:r>
        <w:fldChar w:fldCharType="end"/>
      </w:r>
      <w:bookmarkEnd w:id="0"/>
      <w:bookmarkEnd w:id="1"/>
      <w:r>
        <w:t xml:space="preserve">             site opérationnel : </w:t>
      </w:r>
      <w:fldSimple w:instr=" MERGEFIELD &quot;Site_opèrationnel&quot; ">
        <w:r>
          <w:rPr>
            <w:noProof/>
          </w:rPr>
          <w:t>BESANCON</w:t>
        </w:r>
      </w:fldSimple>
    </w:p>
    <w:p w:rsidR="000409B7" w:rsidRPr="00814726" w:rsidRDefault="000409B7" w:rsidP="00814726">
      <w:r w:rsidRPr="00814726">
        <w:t>Identification de l’ouvrage électrique associé :</w:t>
      </w:r>
      <w:r>
        <w:t xml:space="preserve"> </w:t>
      </w:r>
      <w:fldSimple w:instr=" MERGEFIELD &quot;Nom_du_poste__support&quot; ">
        <w:r>
          <w:rPr>
            <w:noProof/>
          </w:rPr>
          <w:t>COTEAU</w:t>
        </w:r>
      </w:fldSimple>
    </w:p>
    <w:p w:rsidR="000409B7" w:rsidRPr="00814726" w:rsidRDefault="000409B7" w:rsidP="00814726">
      <w:r w:rsidRPr="00814726">
        <w:t>Identification du détecteur de défaut directionnel :</w:t>
      </w:r>
      <w:r>
        <w:t xml:space="preserve">  </w:t>
      </w:r>
      <w:fldSimple w:instr=" MERGEFIELD &quot;Poste_Source&quot; ">
        <w:r>
          <w:rPr>
            <w:noProof/>
          </w:rPr>
          <w:t>GENEUIL6</w:t>
        </w:r>
      </w:fldSimple>
    </w:p>
    <w:p w:rsidR="000409B7" w:rsidRPr="00814726" w:rsidRDefault="000409B7" w:rsidP="00814726">
      <w:r w:rsidRPr="00814726">
        <w:t xml:space="preserve">Constructeur : </w:t>
      </w:r>
      <w:r>
        <w:t xml:space="preserve">  </w:t>
      </w:r>
      <w:fldSimple w:instr=" MERGEFIELD &quot;constructeurs&quot; ">
        <w:r>
          <w:rPr>
            <w:noProof/>
          </w:rPr>
          <w:t>AREVA T&amp;D</w:t>
        </w:r>
      </w:fldSimple>
      <w:r>
        <w:t xml:space="preserve">                                             </w:t>
      </w:r>
      <w:r w:rsidRPr="00814726">
        <w:t xml:space="preserve">  </w:t>
      </w:r>
      <w:r>
        <w:t xml:space="preserve">Modèle : </w:t>
      </w:r>
      <w:fldSimple w:instr=" MERGEFIELD &quot;modèle&quot; ">
        <w:r>
          <w:rPr>
            <w:noProof/>
          </w:rPr>
          <w:t>D3X</w:t>
        </w:r>
      </w:fldSimple>
    </w:p>
    <w:p w:rsidR="000409B7" w:rsidRDefault="000409B7" w:rsidP="00814726">
      <w:r w:rsidRPr="00814726">
        <w:t xml:space="preserve">Technologie : </w:t>
      </w:r>
      <w:fldSimple w:instr=" MERGEFIELD &quot;technologie&quot; ">
        <w:r>
          <w:rPr>
            <w:noProof/>
          </w:rPr>
          <w:t>Directionnel</w:t>
        </w:r>
      </w:fldSimple>
      <w:r>
        <w:t xml:space="preserve">  </w:t>
      </w:r>
      <w:r w:rsidRPr="00814726">
        <w:t>Calibre</w:t>
      </w:r>
      <w:r>
        <w:t> :</w:t>
      </w:r>
      <w:r w:rsidRPr="00814726">
        <w:t> </w:t>
      </w:r>
      <w:r>
        <w:t xml:space="preserve">       </w:t>
      </w:r>
      <w:fldSimple w:instr=" MERGEFIELD &quot;calibre&quot; ">
        <w:r>
          <w:rPr>
            <w:noProof/>
          </w:rPr>
          <w:t>bn,;</w:t>
        </w:r>
      </w:fldSimple>
      <w:r>
        <w:t xml:space="preserve">                    </w:t>
      </w:r>
      <w:r w:rsidRPr="00814726">
        <w:t>Réglage effectif</w:t>
      </w:r>
      <w:r>
        <w:t xml:space="preserve"> : </w:t>
      </w:r>
      <w:fldSimple w:instr=" MERGEFIELD &quot;réglage_effectif&quot; ">
        <w:r>
          <w:rPr>
            <w:noProof/>
          </w:rPr>
          <w:t>;,b,;;,</w:t>
        </w:r>
      </w:fldSimple>
    </w:p>
    <w:p w:rsidR="000409B7" w:rsidRDefault="000409B7" w:rsidP="00814726">
      <w:r w:rsidRPr="00814726">
        <w:t>Nom du poste source :</w:t>
      </w:r>
      <w:r>
        <w:t xml:space="preserve">   </w:t>
      </w:r>
      <w:fldSimple w:instr=" MERGEFIELD &quot;Poste_Source&quot; ">
        <w:r>
          <w:rPr>
            <w:noProof/>
          </w:rPr>
          <w:t>GENEUIL6</w:t>
        </w:r>
      </w:fldSimple>
      <w:r>
        <w:t xml:space="preserve">      </w:t>
      </w:r>
      <w:r w:rsidRPr="00814726">
        <w:t>Départ HTA :</w:t>
      </w:r>
      <w:r>
        <w:t xml:space="preserve"> </w:t>
      </w:r>
      <w:fldSimple w:instr=" MERGEFIELD &quot;Nom_du_départ_HTA&quot; ">
        <w:r>
          <w:rPr>
            <w:noProof/>
          </w:rPr>
          <w:t>DEVECEY</w:t>
        </w:r>
      </w:fldSimple>
      <w:r>
        <w:t xml:space="preserve"> code départ : </w:t>
      </w:r>
      <w:fldSimple w:instr=" MERGEFIELD &quot;Code_départ_HTA&quot; ">
        <w:r>
          <w:rPr>
            <w:noProof/>
          </w:rPr>
          <w:t>GENEUC0039</w:t>
        </w:r>
      </w:fldSimple>
    </w:p>
    <w:p w:rsidR="000409B7" w:rsidRPr="004601FA" w:rsidRDefault="000409B7" w:rsidP="00814726">
      <w:pPr>
        <w:jc w:val="center"/>
        <w:rPr>
          <w:sz w:val="16"/>
          <w:szCs w:val="16"/>
        </w:rPr>
      </w:pPr>
    </w:p>
    <w:tbl>
      <w:tblPr>
        <w:tblpPr w:leftFromText="142" w:rightFromText="142"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12"/>
      </w:tblGrid>
      <w:tr w:rsidR="000409B7" w:rsidRPr="0030035A" w:rsidTr="0030035A">
        <w:tc>
          <w:tcPr>
            <w:tcW w:w="9212" w:type="dxa"/>
          </w:tcPr>
          <w:p w:rsidR="000409B7" w:rsidRPr="0030035A" w:rsidRDefault="000409B7" w:rsidP="0030035A">
            <w:pPr>
              <w:jc w:val="center"/>
            </w:pPr>
            <w:r w:rsidRPr="0030035A">
              <w:t xml:space="preserve">Installation </w:t>
            </w:r>
          </w:p>
        </w:tc>
      </w:tr>
      <w:tr w:rsidR="000409B7" w:rsidRPr="0030035A" w:rsidTr="0030035A">
        <w:trPr>
          <w:trHeight w:val="1129"/>
        </w:trPr>
        <w:tc>
          <w:tcPr>
            <w:tcW w:w="9212" w:type="dxa"/>
          </w:tcPr>
          <w:p w:rsidR="000409B7" w:rsidRPr="0030035A" w:rsidRDefault="000409B7" w:rsidP="0030035A">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4"/>
            </w:tblGrid>
            <w:tr w:rsidR="000409B7" w:rsidRPr="0030035A" w:rsidTr="0030035A">
              <w:tc>
                <w:tcPr>
                  <w:tcW w:w="5954" w:type="dxa"/>
                  <w:tcBorders>
                    <w:top w:val="single" w:sz="4" w:space="0" w:color="000000"/>
                    <w:left w:val="single" w:sz="4" w:space="0" w:color="000000"/>
                    <w:bottom w:val="single" w:sz="4" w:space="0" w:color="000000"/>
                    <w:right w:val="single" w:sz="4" w:space="0" w:color="000000"/>
                  </w:tcBorders>
                </w:tcPr>
                <w:p w:rsidR="000409B7" w:rsidRPr="0030035A" w:rsidRDefault="000409B7" w:rsidP="000F0DA3">
                  <w:pPr>
                    <w:framePr w:hSpace="142" w:wrap="around" w:vAnchor="text" w:hAnchor="text" w:y="1"/>
                    <w:suppressOverlap/>
                  </w:pPr>
                </w:p>
              </w:tc>
            </w:tr>
          </w:tbl>
          <w:p w:rsidR="000409B7" w:rsidRPr="0030035A" w:rsidRDefault="000409B7" w:rsidP="0030035A">
            <w:pPr>
              <w:jc w:val="center"/>
            </w:pPr>
            <w:fldSimple w:instr=" MERGEFIELD &quot;Support_dinstallation&quot; ">
              <w:r>
                <w:rPr>
                  <w:noProof/>
                </w:rPr>
                <w:t>Arm.Coup.Manuelle (ACM/AC3M)</w:t>
              </w:r>
            </w:fldSimple>
          </w:p>
        </w:tc>
      </w:tr>
      <w:tr w:rsidR="000409B7" w:rsidRPr="0030035A" w:rsidTr="0030035A">
        <w:tc>
          <w:tcPr>
            <w:tcW w:w="9212" w:type="dxa"/>
          </w:tcPr>
          <w:p w:rsidR="000409B7" w:rsidRPr="0030035A" w:rsidRDefault="000409B7" w:rsidP="0030035A">
            <w:pPr>
              <w:jc w:val="center"/>
            </w:pPr>
            <w:r w:rsidRPr="0030035A">
              <w:t>Positionnement du pigeon directionnel</w:t>
            </w:r>
          </w:p>
        </w:tc>
      </w:tr>
      <w:tr w:rsidR="000409B7" w:rsidRPr="0030035A" w:rsidTr="0030035A">
        <w:trPr>
          <w:trHeight w:val="2421"/>
        </w:trPr>
        <w:tc>
          <w:tcPr>
            <w:tcW w:w="9212" w:type="dxa"/>
          </w:tcPr>
          <w:p w:rsidR="000409B7" w:rsidRPr="0030035A" w:rsidRDefault="000409B7" w:rsidP="0030035A">
            <w:r w:rsidRPr="0030035A">
              <w:t xml:space="preserve">                                           Ident Interrupteur                      Numéro</w:t>
            </w:r>
          </w:p>
          <w:p w:rsidR="000409B7" w:rsidRPr="0030035A" w:rsidRDefault="000409B7" w:rsidP="0030035A">
            <w:pPr>
              <w:jc w:val="center"/>
            </w:pPr>
            <w:r>
              <w:rPr>
                <w:noProof/>
                <w:lang w:eastAsia="fr-FR"/>
              </w:rPr>
              <w:pict>
                <v:rect id="_x0000_s1027" style="position:absolute;left:0;text-align:left;margin-left:244.35pt;margin-top:.35pt;width:34.6pt;height:37.5pt;z-index:251659264" filled="f" strokeweight="1.5pt"/>
              </w:pict>
            </w:r>
            <w:r>
              <w:rPr>
                <w:noProof/>
                <w:lang w:eastAsia="fr-FR"/>
              </w:rPr>
              <w:pict>
                <v:rect id="_x0000_s1028" style="position:absolute;left:0;text-align:left;margin-left:79.4pt;margin-top:.35pt;width:145.5pt;height:37.5pt;z-index:251656192" filled="f" strokeweight="1.5pt"/>
              </w:pict>
            </w:r>
          </w:p>
          <w:p w:rsidR="000409B7" w:rsidRPr="0030035A" w:rsidRDefault="000409B7" w:rsidP="0030035A">
            <w:pPr>
              <w:tabs>
                <w:tab w:val="left" w:pos="3371"/>
                <w:tab w:val="center" w:pos="4498"/>
                <w:tab w:val="left" w:pos="5317"/>
                <w:tab w:val="left" w:pos="6551"/>
              </w:tabs>
            </w:pPr>
            <w:r w:rsidRPr="0030035A">
              <w:t xml:space="preserve">   </w:t>
            </w:r>
            <w:r>
              <w:t xml:space="preserve">                              </w:t>
            </w:r>
            <w:r w:rsidRPr="0030035A">
              <w:t xml:space="preserve"> </w:t>
            </w:r>
            <w:fldSimple w:instr=" MERGEFIELD &quot;Code_GDO&quot; ">
              <w:r>
                <w:rPr>
                  <w:noProof/>
                </w:rPr>
                <w:t>25073P0007</w:t>
              </w:r>
            </w:fldSimple>
            <w:r w:rsidRPr="0030035A">
              <w:t xml:space="preserve">                                           </w:t>
            </w:r>
            <w:fldSimple w:instr=" MERGEFIELD &quot;Numéro&quot; ">
              <w:r>
                <w:rPr>
                  <w:noProof/>
                </w:rPr>
                <w:t>2</w:t>
              </w:r>
            </w:fldSimple>
            <w:r w:rsidRPr="0030035A">
              <w:tab/>
            </w:r>
          </w:p>
          <w:p w:rsidR="000409B7" w:rsidRPr="0030035A" w:rsidRDefault="000409B7" w:rsidP="0030035A">
            <w:pPr>
              <w:jc w:val="center"/>
            </w:pPr>
            <w:r>
              <w:rPr>
                <w:noProof/>
                <w:lang w:eastAsia="fr-FR"/>
              </w:rPr>
              <w:pict>
                <v:rect id="_x0000_s1029" style="position:absolute;left:0;text-align:left;margin-left:300.5pt;margin-top:11pt;width:145.5pt;height:37.5pt;z-index:251658240" filled="f" strokeweight="1.5pt"/>
              </w:pict>
            </w:r>
          </w:p>
          <w:p w:rsidR="000409B7" w:rsidRPr="0030035A" w:rsidRDefault="000409B7" w:rsidP="0030035A">
            <w:pPr>
              <w:jc w:val="center"/>
            </w:pPr>
          </w:p>
          <w:p w:rsidR="000409B7" w:rsidRPr="0030035A" w:rsidRDefault="000409B7" w:rsidP="0030035A">
            <w:pPr>
              <w:tabs>
                <w:tab w:val="left" w:pos="6472"/>
              </w:tabs>
            </w:pPr>
            <w:r w:rsidRPr="0030035A">
              <w:t xml:space="preserve">     </w:t>
            </w:r>
            <w:r w:rsidRPr="0030035A">
              <w:tab/>
            </w:r>
            <w:fldSimple w:instr=" MERGEFIELD &quot;ILD_présent_coté&quot; ">
              <w:r>
                <w:rPr>
                  <w:noProof/>
                </w:rPr>
                <w:t>N?§.N</w:t>
              </w:r>
            </w:fldSimple>
          </w:p>
          <w:p w:rsidR="000409B7" w:rsidRPr="0030035A" w:rsidRDefault="000409B7" w:rsidP="0030035A">
            <w:pPr>
              <w:jc w:val="center"/>
            </w:pPr>
          </w:p>
          <w:p w:rsidR="000409B7" w:rsidRPr="0030035A" w:rsidRDefault="000409B7" w:rsidP="0030035A">
            <w:pPr>
              <w:jc w:val="center"/>
            </w:pPr>
            <w:r w:rsidRPr="0030035A">
              <w:t>Indiquer la face du support sur laquelle est le détecteur de défaut</w:t>
            </w:r>
          </w:p>
        </w:tc>
      </w:tr>
      <w:tr w:rsidR="000409B7" w:rsidRPr="0030035A" w:rsidTr="0030035A">
        <w:tc>
          <w:tcPr>
            <w:tcW w:w="9212" w:type="dxa"/>
          </w:tcPr>
          <w:p w:rsidR="000409B7" w:rsidRPr="0030035A" w:rsidRDefault="000409B7" w:rsidP="0030035A">
            <w:pPr>
              <w:jc w:val="center"/>
            </w:pPr>
            <w:r w:rsidRPr="0030035A">
              <w:t>Synthèse</w:t>
            </w:r>
          </w:p>
        </w:tc>
      </w:tr>
      <w:tr w:rsidR="000409B7" w:rsidRPr="0030035A" w:rsidTr="0030035A">
        <w:tc>
          <w:tcPr>
            <w:tcW w:w="9212" w:type="dxa"/>
          </w:tcPr>
          <w:p w:rsidR="000409B7" w:rsidRPr="0030035A" w:rsidRDefault="000409B7" w:rsidP="0030035A">
            <w:pPr>
              <w:jc w:val="center"/>
            </w:pPr>
          </w:p>
          <w:p w:rsidR="000409B7" w:rsidRPr="0030035A" w:rsidRDefault="000409B7" w:rsidP="0030035A">
            <w:pPr>
              <w:jc w:val="center"/>
            </w:pPr>
            <w:fldSimple w:instr=" MERGEFIELD &quot;Synthèse_de_la_visite&quot; ">
              <w:r>
                <w:rPr>
                  <w:noProof/>
                </w:rPr>
                <w:t>Fonctionnel</w:t>
              </w:r>
            </w:fldSimple>
          </w:p>
          <w:p w:rsidR="000409B7" w:rsidRPr="0030035A" w:rsidRDefault="000409B7" w:rsidP="0030035A"/>
        </w:tc>
      </w:tr>
    </w:tbl>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814726">
      <w:pPr>
        <w:jc w:val="center"/>
      </w:pPr>
    </w:p>
    <w:p w:rsidR="000409B7" w:rsidRDefault="000409B7" w:rsidP="00AD250D">
      <w:pPr>
        <w:rPr>
          <w:sz w:val="16"/>
          <w:szCs w:val="16"/>
        </w:rPr>
      </w:pPr>
    </w:p>
    <w:p w:rsidR="000409B7" w:rsidRDefault="000409B7" w:rsidP="00AD250D">
      <w:pPr>
        <w:rPr>
          <w:sz w:val="16"/>
          <w:szCs w:val="16"/>
        </w:rPr>
      </w:pPr>
    </w:p>
    <w:p w:rsidR="000409B7" w:rsidRDefault="000409B7" w:rsidP="00AD250D">
      <w:pPr>
        <w:rPr>
          <w:sz w:val="16"/>
          <w:szCs w:val="16"/>
        </w:rPr>
      </w:pPr>
    </w:p>
    <w:p w:rsidR="000409B7" w:rsidRDefault="000409B7" w:rsidP="00AD250D">
      <w:pPr>
        <w:rPr>
          <w:sz w:val="16"/>
          <w:szCs w:val="16"/>
        </w:rPr>
      </w:pPr>
    </w:p>
    <w:p w:rsidR="000409B7" w:rsidRDefault="000409B7" w:rsidP="00AD250D">
      <w:pPr>
        <w:rPr>
          <w:sz w:val="16"/>
          <w:szCs w:val="16"/>
        </w:rPr>
      </w:pPr>
    </w:p>
    <w:p w:rsidR="000409B7" w:rsidRDefault="000409B7" w:rsidP="00AD250D">
      <w:pPr>
        <w:rPr>
          <w:sz w:val="16"/>
          <w:szCs w:val="16"/>
        </w:rPr>
      </w:pPr>
    </w:p>
    <w:p w:rsidR="000409B7" w:rsidRDefault="000409B7" w:rsidP="00AD250D">
      <w:pPr>
        <w:rPr>
          <w:sz w:val="16"/>
          <w:szCs w:val="16"/>
        </w:rPr>
      </w:pPr>
    </w:p>
    <w:p w:rsidR="000409B7" w:rsidRDefault="000409B7" w:rsidP="00AD250D">
      <w:pPr>
        <w:rPr>
          <w:sz w:val="16"/>
          <w:szCs w:val="16"/>
        </w:rPr>
      </w:pPr>
    </w:p>
    <w:p w:rsidR="000409B7" w:rsidRPr="004601FA" w:rsidRDefault="000409B7" w:rsidP="00AD250D">
      <w:pPr>
        <w:rPr>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93"/>
        <w:gridCol w:w="1668"/>
      </w:tblGrid>
      <w:tr w:rsidR="000409B7" w:rsidRPr="0030035A" w:rsidTr="0030035A">
        <w:trPr>
          <w:jc w:val="center"/>
        </w:trPr>
        <w:tc>
          <w:tcPr>
            <w:tcW w:w="4361" w:type="dxa"/>
            <w:gridSpan w:val="2"/>
            <w:tcBorders>
              <w:top w:val="nil"/>
              <w:left w:val="nil"/>
              <w:bottom w:val="nil"/>
            </w:tcBorders>
          </w:tcPr>
          <w:p w:rsidR="000409B7" w:rsidRPr="0030035A" w:rsidRDefault="000409B7" w:rsidP="000F6956"/>
        </w:tc>
      </w:tr>
      <w:tr w:rsidR="000409B7" w:rsidRPr="0030035A" w:rsidTr="0030035A">
        <w:trPr>
          <w:gridAfter w:val="1"/>
          <w:wAfter w:w="1668" w:type="dxa"/>
          <w:trHeight w:val="371"/>
          <w:jc w:val="center"/>
        </w:trPr>
        <w:tc>
          <w:tcPr>
            <w:tcW w:w="2693" w:type="dxa"/>
          </w:tcPr>
          <w:p w:rsidR="000409B7" w:rsidRPr="0030035A" w:rsidRDefault="000409B7" w:rsidP="000F6956">
            <w:fldSimple w:instr=" MERGEFIELD &quot;Modification_schèmas_ACR&quot; ">
              <w:r>
                <w:rPr>
                  <w:noProof/>
                </w:rPr>
                <w:t>non</w:t>
              </w:r>
            </w:fldSimple>
          </w:p>
        </w:tc>
      </w:tr>
      <w:tr w:rsidR="000409B7" w:rsidRPr="0030035A" w:rsidTr="0030035A">
        <w:trPr>
          <w:gridAfter w:val="1"/>
          <w:wAfter w:w="1668" w:type="dxa"/>
          <w:trHeight w:val="371"/>
          <w:jc w:val="center"/>
        </w:trPr>
        <w:tc>
          <w:tcPr>
            <w:tcW w:w="2693" w:type="dxa"/>
          </w:tcPr>
          <w:p w:rsidR="000409B7" w:rsidRPr="0030035A" w:rsidRDefault="000409B7" w:rsidP="000F6956">
            <w:r>
              <w:fldChar w:fldCharType="begin"/>
            </w:r>
            <w:r>
              <w:instrText xml:space="preserve"> MERGEFIELD "Contenu_de_la_mise_à_jour" </w:instrText>
            </w:r>
            <w:r>
              <w:fldChar w:fldCharType="end"/>
            </w:r>
          </w:p>
        </w:tc>
      </w:tr>
      <w:tr w:rsidR="000409B7" w:rsidRPr="0030035A" w:rsidTr="0030035A">
        <w:trPr>
          <w:gridAfter w:val="1"/>
          <w:wAfter w:w="1668" w:type="dxa"/>
          <w:trHeight w:val="371"/>
          <w:jc w:val="center"/>
        </w:trPr>
        <w:tc>
          <w:tcPr>
            <w:tcW w:w="2693" w:type="dxa"/>
          </w:tcPr>
          <w:p w:rsidR="000409B7" w:rsidRPr="0030035A" w:rsidRDefault="000409B7" w:rsidP="000F6956">
            <w:fldSimple w:instr=" MERGEFIELD &quot;Action_réalisé_pendant_la_visite&quot; ">
              <w:r>
                <w:rPr>
                  <w:noProof/>
                </w:rPr>
                <w:t>N.§</w:t>
              </w:r>
            </w:fldSimple>
          </w:p>
        </w:tc>
      </w:tr>
      <w:tr w:rsidR="000409B7" w:rsidRPr="0030035A" w:rsidTr="0030035A">
        <w:trPr>
          <w:gridAfter w:val="1"/>
          <w:wAfter w:w="1668" w:type="dxa"/>
          <w:jc w:val="center"/>
        </w:trPr>
        <w:tc>
          <w:tcPr>
            <w:tcW w:w="2693" w:type="dxa"/>
          </w:tcPr>
          <w:p w:rsidR="000409B7" w:rsidRPr="0030035A" w:rsidRDefault="000409B7" w:rsidP="000F6956">
            <w:fldSimple w:instr=" MERGEFIELD &quot;Action_à_réaliser_ultèrieurement&quot; ">
              <w:r>
                <w:rPr>
                  <w:noProof/>
                </w:rPr>
                <w:t>N.§</w:t>
              </w:r>
            </w:fldSimple>
          </w:p>
        </w:tc>
      </w:tr>
    </w:tbl>
    <w:p w:rsidR="000409B7" w:rsidRDefault="000409B7" w:rsidP="00814726">
      <w:pPr>
        <w:jc w:val="center"/>
      </w:pPr>
    </w:p>
    <w:p w:rsidR="000409B7" w:rsidRDefault="000409B7" w:rsidP="002B5FCB">
      <w:pPr>
        <w:jc w:val="center"/>
      </w:pPr>
      <w:r w:rsidRPr="00814726">
        <w:t>Rédacteur de la fiche : …</w:t>
      </w:r>
      <w:fldSimple w:instr=" MERGEFIELD &quot;Modifié_Par&quot; ">
        <w:r>
          <w:rPr>
            <w:noProof/>
          </w:rPr>
          <w:t>AA0B554N</w:t>
        </w:r>
      </w:fldSimple>
      <w:r w:rsidRPr="00814726">
        <w:t xml:space="preserve">… </w:t>
      </w:r>
      <w:r>
        <w:t>…….. Visa : …</w:t>
      </w:r>
      <w:r w:rsidRPr="00814726">
        <w:t>……</w:t>
      </w:r>
    </w:p>
    <w:p w:rsidR="000409B7" w:rsidRDefault="000409B7" w:rsidP="002B5FCB">
      <w:pPr>
        <w:jc w:val="center"/>
      </w:pPr>
      <w:fldSimple w:instr=" MERGEFIELD &quot;Synthèse_de_la_visite&quot; ">
        <w:r>
          <w:rPr>
            <w:noProof/>
          </w:rPr>
          <w:t>Fonctionnel</w:t>
        </w:r>
      </w:fldSimple>
    </w:p>
    <w:p w:rsidR="000409B7" w:rsidRPr="00814726" w:rsidRDefault="000409B7" w:rsidP="002B5FCB">
      <w:pPr>
        <w:jc w:val="center"/>
      </w:pPr>
      <w:r w:rsidRPr="00814726">
        <w:t>Date :</w:t>
      </w:r>
      <w:fldSimple w:instr=" MERGEFIELD &quot;Année_de_contrôle_avec_valise&quot; ">
        <w:r>
          <w:rPr>
            <w:noProof/>
          </w:rPr>
          <w:t>FAUX</w:t>
        </w:r>
      </w:fldSimple>
    </w:p>
    <w:sectPr w:rsidR="000409B7" w:rsidRPr="00814726" w:rsidSect="00C76F1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mailMerge>
    <w:mainDocumentType w:val="formLetters"/>
    <w:linkToQuery/>
    <w:dataType w:val="native"/>
    <w:connectString w:val="Provider=Microsoft.Jet.OLEDB.4.0;Password=&quot;&quot;;User ID=Admin;Data Source=\\frmlehdu14\users4$\i0017621\My Documents\Téléchargements\Nouveau dossier\Registre.xls;Mode=Read;Extended Properties=&quot;HDR=YES;IMEX=1;&quot;;Jet OLEDB:System database=&quot;&quot;;Jet OLEDB:Registry Path=&quot;&quot;;Jet OLEDB:Database Password=&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
    <w:query w:val="SELECT * FROM `'Registre PPI AFC apres visite$'`"/>
    <w:dataSource r:id="rId1"/>
    <w:viewMergedData/>
    <w:odso>
      <w:udl w:val="Provider=Microsoft.Jet.OLEDB.4.0;Password=&quot;&quot;;User ID=Admin;Data Source=\\frmlehdu14\users4$\i0017621\My Documents\Téléchargements\Nouveau dossier\Registre.xls;Mode=Read;Extended Properties=&quot;HDR=YES;IMEX=1;&quot;;Jet OLEDB:System database=&quot;&quot;;Jet OLEDB:Registry Path=&quot;&quot;;Jet OLEDB:Database Password=&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
      <w:table w:val="'Registre PPI AFC apres visite$'"/>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7F3"/>
    <w:rsid w:val="000108AF"/>
    <w:rsid w:val="000409B7"/>
    <w:rsid w:val="0004323D"/>
    <w:rsid w:val="00094E29"/>
    <w:rsid w:val="000B4D5A"/>
    <w:rsid w:val="000F0DA3"/>
    <w:rsid w:val="000F6956"/>
    <w:rsid w:val="00101827"/>
    <w:rsid w:val="0025573F"/>
    <w:rsid w:val="00263ECE"/>
    <w:rsid w:val="002B5FCB"/>
    <w:rsid w:val="002E1C17"/>
    <w:rsid w:val="0030035A"/>
    <w:rsid w:val="00313801"/>
    <w:rsid w:val="00355215"/>
    <w:rsid w:val="004601FA"/>
    <w:rsid w:val="004622F3"/>
    <w:rsid w:val="00561958"/>
    <w:rsid w:val="00630C91"/>
    <w:rsid w:val="006347BD"/>
    <w:rsid w:val="0063788B"/>
    <w:rsid w:val="00683480"/>
    <w:rsid w:val="00693024"/>
    <w:rsid w:val="00695778"/>
    <w:rsid w:val="006B4F93"/>
    <w:rsid w:val="006C10AA"/>
    <w:rsid w:val="00736E53"/>
    <w:rsid w:val="007619F1"/>
    <w:rsid w:val="00782E0D"/>
    <w:rsid w:val="007C7469"/>
    <w:rsid w:val="00814726"/>
    <w:rsid w:val="0089391D"/>
    <w:rsid w:val="008E17BE"/>
    <w:rsid w:val="009B0771"/>
    <w:rsid w:val="00A05DA2"/>
    <w:rsid w:val="00A34622"/>
    <w:rsid w:val="00AD250D"/>
    <w:rsid w:val="00AD58B2"/>
    <w:rsid w:val="00B45565"/>
    <w:rsid w:val="00BE4E91"/>
    <w:rsid w:val="00C5116D"/>
    <w:rsid w:val="00C76F11"/>
    <w:rsid w:val="00C917F3"/>
    <w:rsid w:val="00C92042"/>
    <w:rsid w:val="00D40BA7"/>
    <w:rsid w:val="00F14C88"/>
    <w:rsid w:val="00F90C6C"/>
    <w:rsid w:val="00FC3B0D"/>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88"/>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917F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frmlehdu14\users4$\i0017621\My%20Documents\T&#233;l&#233;chargements\Nouveau%20dossier\Registre.xls" TargetMode="External"/><Relationship Id="rId1" Type="http://schemas.openxmlformats.org/officeDocument/2006/relationships/mailMergeSource" Target="file:///\\frmlehdu14\users4$\i0017621\My%20Documents\T&#233;l&#233;chargements\Nouveau%20dossier\Registre.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Pages>
  <Words>345</Words>
  <Characters>1970</Characters>
  <Application>Microsoft Office Outlook</Application>
  <DocSecurity>0</DocSecurity>
  <Lines>0</Lines>
  <Paragraphs>0</Paragraphs>
  <ScaleCrop>false</ScaleCrop>
  <Company>EDF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KFD60E</dc:creator>
  <cp:keywords/>
  <dc:description/>
  <cp:lastModifiedBy>i0017621</cp:lastModifiedBy>
  <cp:revision>6</cp:revision>
  <cp:lastPrinted>2013-09-05T06:47:00Z</cp:lastPrinted>
  <dcterms:created xsi:type="dcterms:W3CDTF">2013-09-17T10:53:00Z</dcterms:created>
  <dcterms:modified xsi:type="dcterms:W3CDTF">2013-09-17T13:14:00Z</dcterms:modified>
</cp:coreProperties>
</file>